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53D02">
        <w:rPr>
          <w:rFonts w:cs="Arial"/>
          <w:b/>
          <w:caps/>
          <w:sz w:val="28"/>
          <w:szCs w:val="28"/>
        </w:rPr>
        <w:t>1</w:t>
      </w:r>
      <w:r w:rsidR="00582EAC">
        <w:rPr>
          <w:rFonts w:cs="Arial"/>
          <w:b/>
          <w:caps/>
          <w:sz w:val="28"/>
          <w:szCs w:val="28"/>
        </w:rPr>
        <w:t>5</w:t>
      </w:r>
      <w:r w:rsidR="00C70E11">
        <w:rPr>
          <w:rFonts w:cs="Arial"/>
          <w:b/>
          <w:caps/>
          <w:sz w:val="28"/>
          <w:szCs w:val="28"/>
        </w:rPr>
        <w:t>33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034B7" w:rsidP="00235C9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Limpeza </w:t>
            </w:r>
            <w:r w:rsidR="00235C99">
              <w:rPr>
                <w:rFonts w:cs="Arial"/>
                <w:sz w:val="20"/>
                <w:szCs w:val="20"/>
              </w:rPr>
              <w:t xml:space="preserve">na Avenida João Baptista de Sant’Anna, </w:t>
            </w:r>
            <w:r w:rsidR="006E6B9E">
              <w:rPr>
                <w:rFonts w:cs="Arial"/>
                <w:sz w:val="20"/>
                <w:szCs w:val="20"/>
              </w:rPr>
              <w:t xml:space="preserve">Bairro </w:t>
            </w:r>
            <w:r w:rsidR="00235C99">
              <w:rPr>
                <w:rFonts w:cs="Arial"/>
                <w:sz w:val="20"/>
                <w:szCs w:val="20"/>
              </w:rPr>
              <w:t>Bandeira Branca</w:t>
            </w:r>
            <w:r w:rsidR="00584E86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</w:t>
      </w:r>
      <w:r w:rsidR="008C5CE2">
        <w:rPr>
          <w:rFonts w:cs="Arial"/>
        </w:rPr>
        <w:t xml:space="preserve">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</w:t>
      </w:r>
      <w:r w:rsidR="00E061C6">
        <w:rPr>
          <w:rFonts w:cs="Arial"/>
        </w:rPr>
        <w:t xml:space="preserve">, pelo setor competente da Secretaria de </w:t>
      </w:r>
      <w:r w:rsidR="00981C02">
        <w:rPr>
          <w:rFonts w:cs="Arial"/>
        </w:rPr>
        <w:t>Meio Ambiente</w:t>
      </w:r>
      <w:r w:rsidR="00E061C6">
        <w:rPr>
          <w:rFonts w:cs="Arial"/>
        </w:rPr>
        <w:t>,</w:t>
      </w:r>
      <w:r w:rsidR="00F67581">
        <w:rPr>
          <w:rFonts w:cs="Arial"/>
        </w:rPr>
        <w:t xml:space="preserve"> </w:t>
      </w:r>
      <w:r w:rsidR="00717AD6">
        <w:rPr>
          <w:rFonts w:cs="Arial"/>
        </w:rPr>
        <w:t xml:space="preserve">para </w:t>
      </w:r>
      <w:r w:rsidR="00CE392E" w:rsidRPr="00CE392E">
        <w:rPr>
          <w:rFonts w:cs="Arial"/>
        </w:rPr>
        <w:t xml:space="preserve">realização de limpeza na </w:t>
      </w:r>
      <w:r w:rsidR="00CE392E">
        <w:rPr>
          <w:rFonts w:cs="Arial"/>
        </w:rPr>
        <w:t>Avenida</w:t>
      </w:r>
      <w:r w:rsidR="00CE392E" w:rsidRPr="00CE392E">
        <w:rPr>
          <w:rFonts w:cs="Arial"/>
        </w:rPr>
        <w:t xml:space="preserve"> João Baptista de Sant’Anna, </w:t>
      </w:r>
      <w:r w:rsidR="006E6B9E">
        <w:rPr>
          <w:rFonts w:cs="Arial"/>
        </w:rPr>
        <w:t xml:space="preserve">Bairro </w:t>
      </w:r>
      <w:bookmarkStart w:id="0" w:name="_GoBack"/>
      <w:bookmarkEnd w:id="0"/>
      <w:r w:rsidR="00CE392E" w:rsidRPr="00CE392E">
        <w:rPr>
          <w:rFonts w:cs="Arial"/>
        </w:rPr>
        <w:t>Bandeira Branca</w:t>
      </w:r>
      <w:r w:rsidR="00584E86">
        <w:rPr>
          <w:rFonts w:cs="Arial"/>
        </w:rPr>
        <w:t>.</w:t>
      </w:r>
    </w:p>
    <w:p w:rsidR="001614EC" w:rsidRDefault="002F0B4A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Conforme foto anexa</w:t>
      </w:r>
      <w:r w:rsidRPr="002F0B4A">
        <w:rPr>
          <w:rFonts w:cs="Arial"/>
        </w:rPr>
        <w:t xml:space="preserve"> e segundo relatos de munícipes</w:t>
      </w:r>
      <w:r>
        <w:rPr>
          <w:rFonts w:cs="Arial"/>
        </w:rPr>
        <w:t>,</w:t>
      </w:r>
      <w:r w:rsidRPr="002F0B4A">
        <w:rPr>
          <w:rFonts w:cs="Arial"/>
        </w:rPr>
        <w:t xml:space="preserve"> o </w:t>
      </w:r>
      <w:r>
        <w:rPr>
          <w:rFonts w:cs="Arial"/>
        </w:rPr>
        <w:t xml:space="preserve">referido </w:t>
      </w:r>
      <w:r w:rsidRPr="002F0B4A">
        <w:rPr>
          <w:rFonts w:cs="Arial"/>
        </w:rPr>
        <w:t xml:space="preserve">local tornou-se propício para </w:t>
      </w:r>
      <w:r w:rsidR="007B5C1D">
        <w:rPr>
          <w:rFonts w:cs="Arial"/>
        </w:rPr>
        <w:t xml:space="preserve">a </w:t>
      </w:r>
      <w:r w:rsidRPr="002F0B4A">
        <w:rPr>
          <w:rFonts w:cs="Arial"/>
        </w:rPr>
        <w:t>proliferação de animais peçonhentos, bem como dificulta a passagem dos pedestres</w:t>
      </w:r>
      <w:r w:rsidR="000A2C07" w:rsidRPr="0006434C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2642F">
        <w:rPr>
          <w:rFonts w:cs="Arial"/>
        </w:rPr>
        <w:t>2</w:t>
      </w:r>
      <w:r w:rsidR="00DD6483">
        <w:rPr>
          <w:rFonts w:cs="Arial"/>
        </w:rPr>
        <w:t xml:space="preserve"> de </w:t>
      </w:r>
      <w:r w:rsidR="009C4178">
        <w:rPr>
          <w:rFonts w:cs="Arial"/>
        </w:rPr>
        <w:t>junh</w:t>
      </w:r>
      <w:r w:rsidR="00113036">
        <w:rPr>
          <w:rFonts w:cs="Arial"/>
        </w:rPr>
        <w:t xml:space="preserve">o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90CF2" w:rsidRPr="005D429C" w:rsidRDefault="00D90CF2" w:rsidP="00D90CF2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D90CF2" w:rsidRPr="005D429C" w:rsidRDefault="00D90CF2" w:rsidP="00D90CF2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F97CB4" w:rsidRDefault="00D90CF2" w:rsidP="00D90CF2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Vereadora </w:t>
      </w:r>
      <w:r w:rsidR="00F97CB4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PL</w:t>
      </w:r>
    </w:p>
    <w:p w:rsidR="00F97CB4" w:rsidRDefault="00F97CB4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BE54A8" w:rsidRDefault="00BE54A8" w:rsidP="005029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</w:rPr>
      </w:pPr>
    </w:p>
    <w:p w:rsidR="00BE54A8" w:rsidRDefault="00BE54A8" w:rsidP="005029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</w:rPr>
      </w:pPr>
    </w:p>
    <w:p w:rsidR="00AD47C8" w:rsidRDefault="00344BE1" w:rsidP="005029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48DF662B">
            <wp:extent cx="5402580" cy="4046220"/>
            <wp:effectExtent l="0" t="0" r="762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4046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D47C8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CB1" w:rsidRDefault="00F33CB1">
      <w:r>
        <w:separator/>
      </w:r>
    </w:p>
  </w:endnote>
  <w:endnote w:type="continuationSeparator" w:id="0">
    <w:p w:rsidR="00F33CB1" w:rsidRDefault="00F33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CB1" w:rsidRDefault="00F33CB1">
      <w:r>
        <w:separator/>
      </w:r>
    </w:p>
  </w:footnote>
  <w:footnote w:type="continuationSeparator" w:id="0">
    <w:p w:rsidR="00F33CB1" w:rsidRDefault="00F33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6B5B05">
      <w:rPr>
        <w:rFonts w:cs="Arial"/>
        <w:b/>
        <w:sz w:val="20"/>
        <w:szCs w:val="20"/>
        <w:u w:val="single"/>
      </w:rPr>
      <w:t>1</w:t>
    </w:r>
    <w:r w:rsidR="005C0736">
      <w:rPr>
        <w:rFonts w:cs="Arial"/>
        <w:b/>
        <w:sz w:val="20"/>
        <w:szCs w:val="20"/>
        <w:u w:val="single"/>
      </w:rPr>
      <w:t>533</w:t>
    </w:r>
    <w:r w:rsidR="00BE54A8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Vereadora Sônia Patas da Amizade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E6B9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E6B9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D44"/>
    <w:rsid w:val="00000EA8"/>
    <w:rsid w:val="00004884"/>
    <w:rsid w:val="00012789"/>
    <w:rsid w:val="00013B8F"/>
    <w:rsid w:val="0001702D"/>
    <w:rsid w:val="0002082B"/>
    <w:rsid w:val="00022CD8"/>
    <w:rsid w:val="00024FD3"/>
    <w:rsid w:val="000269AC"/>
    <w:rsid w:val="00034A23"/>
    <w:rsid w:val="00043B26"/>
    <w:rsid w:val="00045D0E"/>
    <w:rsid w:val="00047EFF"/>
    <w:rsid w:val="00056288"/>
    <w:rsid w:val="00063D85"/>
    <w:rsid w:val="0006434C"/>
    <w:rsid w:val="000644BB"/>
    <w:rsid w:val="0007206E"/>
    <w:rsid w:val="00072812"/>
    <w:rsid w:val="00073E19"/>
    <w:rsid w:val="00074069"/>
    <w:rsid w:val="00074B26"/>
    <w:rsid w:val="0008341B"/>
    <w:rsid w:val="000866C7"/>
    <w:rsid w:val="00086F0A"/>
    <w:rsid w:val="000921C3"/>
    <w:rsid w:val="00094464"/>
    <w:rsid w:val="00094490"/>
    <w:rsid w:val="000958D5"/>
    <w:rsid w:val="000966AB"/>
    <w:rsid w:val="00097CAE"/>
    <w:rsid w:val="000A2B12"/>
    <w:rsid w:val="000A2C07"/>
    <w:rsid w:val="000A7631"/>
    <w:rsid w:val="000C3122"/>
    <w:rsid w:val="000C3A7C"/>
    <w:rsid w:val="000C5FD7"/>
    <w:rsid w:val="000C6511"/>
    <w:rsid w:val="000D5B1B"/>
    <w:rsid w:val="000E18E7"/>
    <w:rsid w:val="000E3BE0"/>
    <w:rsid w:val="000E59C4"/>
    <w:rsid w:val="000F0DFF"/>
    <w:rsid w:val="000F6251"/>
    <w:rsid w:val="00101DAF"/>
    <w:rsid w:val="00103135"/>
    <w:rsid w:val="00106091"/>
    <w:rsid w:val="00110D9C"/>
    <w:rsid w:val="0011135B"/>
    <w:rsid w:val="00113036"/>
    <w:rsid w:val="00115E63"/>
    <w:rsid w:val="001178C6"/>
    <w:rsid w:val="0012130B"/>
    <w:rsid w:val="001362A9"/>
    <w:rsid w:val="0014591F"/>
    <w:rsid w:val="00150EE2"/>
    <w:rsid w:val="00151762"/>
    <w:rsid w:val="001564C9"/>
    <w:rsid w:val="001614EC"/>
    <w:rsid w:val="00167A9F"/>
    <w:rsid w:val="00172E81"/>
    <w:rsid w:val="001731D8"/>
    <w:rsid w:val="00174232"/>
    <w:rsid w:val="0018069A"/>
    <w:rsid w:val="00181CD2"/>
    <w:rsid w:val="001840AD"/>
    <w:rsid w:val="001911FF"/>
    <w:rsid w:val="0019271B"/>
    <w:rsid w:val="001A09F2"/>
    <w:rsid w:val="001B0773"/>
    <w:rsid w:val="001B0EA1"/>
    <w:rsid w:val="001C3E9C"/>
    <w:rsid w:val="001C4E03"/>
    <w:rsid w:val="001C7A18"/>
    <w:rsid w:val="001E01CA"/>
    <w:rsid w:val="001F13C3"/>
    <w:rsid w:val="001F33CF"/>
    <w:rsid w:val="001F78DF"/>
    <w:rsid w:val="00204A6A"/>
    <w:rsid w:val="00204ED7"/>
    <w:rsid w:val="00212E2C"/>
    <w:rsid w:val="00230859"/>
    <w:rsid w:val="00231E06"/>
    <w:rsid w:val="00235C99"/>
    <w:rsid w:val="00240B4D"/>
    <w:rsid w:val="002421B2"/>
    <w:rsid w:val="002460CA"/>
    <w:rsid w:val="00252CEE"/>
    <w:rsid w:val="00253087"/>
    <w:rsid w:val="00253C82"/>
    <w:rsid w:val="002635F7"/>
    <w:rsid w:val="00270AC7"/>
    <w:rsid w:val="00272DA7"/>
    <w:rsid w:val="00273B04"/>
    <w:rsid w:val="0027551B"/>
    <w:rsid w:val="002913E2"/>
    <w:rsid w:val="0029179A"/>
    <w:rsid w:val="0029407C"/>
    <w:rsid w:val="002973CF"/>
    <w:rsid w:val="002A0655"/>
    <w:rsid w:val="002A3783"/>
    <w:rsid w:val="002A63FE"/>
    <w:rsid w:val="002A7434"/>
    <w:rsid w:val="002B16E4"/>
    <w:rsid w:val="002B173D"/>
    <w:rsid w:val="002B363B"/>
    <w:rsid w:val="002B3998"/>
    <w:rsid w:val="002B40CA"/>
    <w:rsid w:val="002B7CB2"/>
    <w:rsid w:val="002B7D7A"/>
    <w:rsid w:val="002C4B2B"/>
    <w:rsid w:val="002C5C70"/>
    <w:rsid w:val="002D079B"/>
    <w:rsid w:val="002D0BBD"/>
    <w:rsid w:val="002D21AC"/>
    <w:rsid w:val="002D24ED"/>
    <w:rsid w:val="002D3D9E"/>
    <w:rsid w:val="002D4D09"/>
    <w:rsid w:val="002E12C0"/>
    <w:rsid w:val="002E434B"/>
    <w:rsid w:val="002F02DB"/>
    <w:rsid w:val="002F0B4A"/>
    <w:rsid w:val="0030168E"/>
    <w:rsid w:val="003060CD"/>
    <w:rsid w:val="003061BE"/>
    <w:rsid w:val="00317C1A"/>
    <w:rsid w:val="0032004B"/>
    <w:rsid w:val="00323F0F"/>
    <w:rsid w:val="0032578D"/>
    <w:rsid w:val="00325BD0"/>
    <w:rsid w:val="003272A9"/>
    <w:rsid w:val="003302DA"/>
    <w:rsid w:val="00342C0A"/>
    <w:rsid w:val="00344BE1"/>
    <w:rsid w:val="00346E9F"/>
    <w:rsid w:val="003478A9"/>
    <w:rsid w:val="00347D5E"/>
    <w:rsid w:val="00350B92"/>
    <w:rsid w:val="003638CC"/>
    <w:rsid w:val="003768AF"/>
    <w:rsid w:val="003770FF"/>
    <w:rsid w:val="0037736A"/>
    <w:rsid w:val="00381797"/>
    <w:rsid w:val="003848C4"/>
    <w:rsid w:val="00385370"/>
    <w:rsid w:val="00397FF3"/>
    <w:rsid w:val="003A1AD8"/>
    <w:rsid w:val="003A77BE"/>
    <w:rsid w:val="003B0528"/>
    <w:rsid w:val="003B27BB"/>
    <w:rsid w:val="003D018A"/>
    <w:rsid w:val="003D6B3C"/>
    <w:rsid w:val="003E188F"/>
    <w:rsid w:val="003E2535"/>
    <w:rsid w:val="004017D1"/>
    <w:rsid w:val="0040242E"/>
    <w:rsid w:val="00405AE4"/>
    <w:rsid w:val="00405B75"/>
    <w:rsid w:val="004077F2"/>
    <w:rsid w:val="00410559"/>
    <w:rsid w:val="00412795"/>
    <w:rsid w:val="0042343C"/>
    <w:rsid w:val="00425E16"/>
    <w:rsid w:val="0043369C"/>
    <w:rsid w:val="00435B72"/>
    <w:rsid w:val="0043610D"/>
    <w:rsid w:val="004463D7"/>
    <w:rsid w:val="004468D2"/>
    <w:rsid w:val="00451BDA"/>
    <w:rsid w:val="00452673"/>
    <w:rsid w:val="004546B7"/>
    <w:rsid w:val="0046044A"/>
    <w:rsid w:val="004612CB"/>
    <w:rsid w:val="004723F4"/>
    <w:rsid w:val="00476EA2"/>
    <w:rsid w:val="00484A85"/>
    <w:rsid w:val="00487D64"/>
    <w:rsid w:val="00491530"/>
    <w:rsid w:val="00493115"/>
    <w:rsid w:val="0049423C"/>
    <w:rsid w:val="004968D1"/>
    <w:rsid w:val="004B69C5"/>
    <w:rsid w:val="004C0E4F"/>
    <w:rsid w:val="004C0F6B"/>
    <w:rsid w:val="004C2C30"/>
    <w:rsid w:val="004C4A65"/>
    <w:rsid w:val="004C6832"/>
    <w:rsid w:val="004C6927"/>
    <w:rsid w:val="004C6C78"/>
    <w:rsid w:val="004D0FB0"/>
    <w:rsid w:val="004D32C5"/>
    <w:rsid w:val="004D3A9D"/>
    <w:rsid w:val="004D478D"/>
    <w:rsid w:val="004E06ED"/>
    <w:rsid w:val="004E0CBF"/>
    <w:rsid w:val="004E3124"/>
    <w:rsid w:val="004E314A"/>
    <w:rsid w:val="004E46DA"/>
    <w:rsid w:val="004E60A1"/>
    <w:rsid w:val="004E7242"/>
    <w:rsid w:val="004F39E9"/>
    <w:rsid w:val="004F3C1C"/>
    <w:rsid w:val="004F690D"/>
    <w:rsid w:val="004F6A11"/>
    <w:rsid w:val="005003AD"/>
    <w:rsid w:val="005029DB"/>
    <w:rsid w:val="00505357"/>
    <w:rsid w:val="00505FD8"/>
    <w:rsid w:val="005101CD"/>
    <w:rsid w:val="00510692"/>
    <w:rsid w:val="0051092E"/>
    <w:rsid w:val="00512D9D"/>
    <w:rsid w:val="0051367E"/>
    <w:rsid w:val="00524669"/>
    <w:rsid w:val="00533862"/>
    <w:rsid w:val="005348ED"/>
    <w:rsid w:val="00534DD9"/>
    <w:rsid w:val="00535B6F"/>
    <w:rsid w:val="00540B1F"/>
    <w:rsid w:val="00544223"/>
    <w:rsid w:val="00564368"/>
    <w:rsid w:val="00564775"/>
    <w:rsid w:val="00567891"/>
    <w:rsid w:val="00570D8A"/>
    <w:rsid w:val="00571292"/>
    <w:rsid w:val="005736A2"/>
    <w:rsid w:val="0058109A"/>
    <w:rsid w:val="005815EC"/>
    <w:rsid w:val="00582EAC"/>
    <w:rsid w:val="005846A3"/>
    <w:rsid w:val="00584E86"/>
    <w:rsid w:val="005868AE"/>
    <w:rsid w:val="005907F7"/>
    <w:rsid w:val="0059363C"/>
    <w:rsid w:val="005937EC"/>
    <w:rsid w:val="00595739"/>
    <w:rsid w:val="005965BD"/>
    <w:rsid w:val="005A01D0"/>
    <w:rsid w:val="005A03FA"/>
    <w:rsid w:val="005A2B48"/>
    <w:rsid w:val="005A2D4F"/>
    <w:rsid w:val="005B3D21"/>
    <w:rsid w:val="005B7C61"/>
    <w:rsid w:val="005B7F78"/>
    <w:rsid w:val="005C0081"/>
    <w:rsid w:val="005C0736"/>
    <w:rsid w:val="005C3938"/>
    <w:rsid w:val="005C3AD6"/>
    <w:rsid w:val="005D093A"/>
    <w:rsid w:val="005D5519"/>
    <w:rsid w:val="005D58C4"/>
    <w:rsid w:val="005D5A5B"/>
    <w:rsid w:val="005D702D"/>
    <w:rsid w:val="005D79E7"/>
    <w:rsid w:val="005E138D"/>
    <w:rsid w:val="005E24D4"/>
    <w:rsid w:val="005E57E0"/>
    <w:rsid w:val="005F3FA7"/>
    <w:rsid w:val="005F6B6F"/>
    <w:rsid w:val="00602495"/>
    <w:rsid w:val="006041AC"/>
    <w:rsid w:val="006079BE"/>
    <w:rsid w:val="0061599A"/>
    <w:rsid w:val="00621F23"/>
    <w:rsid w:val="00624472"/>
    <w:rsid w:val="0062576D"/>
    <w:rsid w:val="00627527"/>
    <w:rsid w:val="00630874"/>
    <w:rsid w:val="006342A9"/>
    <w:rsid w:val="006426AE"/>
    <w:rsid w:val="00646550"/>
    <w:rsid w:val="006472DC"/>
    <w:rsid w:val="00651B00"/>
    <w:rsid w:val="00651D9D"/>
    <w:rsid w:val="00656DC7"/>
    <w:rsid w:val="00663984"/>
    <w:rsid w:val="00665F96"/>
    <w:rsid w:val="006661F3"/>
    <w:rsid w:val="0066682B"/>
    <w:rsid w:val="006716CD"/>
    <w:rsid w:val="00674860"/>
    <w:rsid w:val="00674F7D"/>
    <w:rsid w:val="00681021"/>
    <w:rsid w:val="006825CE"/>
    <w:rsid w:val="00682E6E"/>
    <w:rsid w:val="00683C56"/>
    <w:rsid w:val="00683CB8"/>
    <w:rsid w:val="0068402A"/>
    <w:rsid w:val="00690D1E"/>
    <w:rsid w:val="0069170F"/>
    <w:rsid w:val="00691975"/>
    <w:rsid w:val="00691CF5"/>
    <w:rsid w:val="0069312F"/>
    <w:rsid w:val="00697BB0"/>
    <w:rsid w:val="006A370D"/>
    <w:rsid w:val="006A6218"/>
    <w:rsid w:val="006A62FF"/>
    <w:rsid w:val="006A70CE"/>
    <w:rsid w:val="006B0B8E"/>
    <w:rsid w:val="006B322E"/>
    <w:rsid w:val="006B58A8"/>
    <w:rsid w:val="006B5B05"/>
    <w:rsid w:val="006C18A7"/>
    <w:rsid w:val="006C59BC"/>
    <w:rsid w:val="006C5E1D"/>
    <w:rsid w:val="006D65E7"/>
    <w:rsid w:val="006D6F7D"/>
    <w:rsid w:val="006E6581"/>
    <w:rsid w:val="006E6B9E"/>
    <w:rsid w:val="006E7E66"/>
    <w:rsid w:val="006F05C4"/>
    <w:rsid w:val="006F21EE"/>
    <w:rsid w:val="006F4E64"/>
    <w:rsid w:val="006F7B0A"/>
    <w:rsid w:val="00700E6B"/>
    <w:rsid w:val="00715F74"/>
    <w:rsid w:val="00717AD6"/>
    <w:rsid w:val="00725205"/>
    <w:rsid w:val="00725E66"/>
    <w:rsid w:val="007274B8"/>
    <w:rsid w:val="00727CDB"/>
    <w:rsid w:val="0073062F"/>
    <w:rsid w:val="00730BE1"/>
    <w:rsid w:val="00731E14"/>
    <w:rsid w:val="0073407F"/>
    <w:rsid w:val="00740DF8"/>
    <w:rsid w:val="00743976"/>
    <w:rsid w:val="00743B4A"/>
    <w:rsid w:val="0074771C"/>
    <w:rsid w:val="0075092E"/>
    <w:rsid w:val="00750BCF"/>
    <w:rsid w:val="00753B65"/>
    <w:rsid w:val="00757A7F"/>
    <w:rsid w:val="00760B49"/>
    <w:rsid w:val="00762894"/>
    <w:rsid w:val="00765ECD"/>
    <w:rsid w:val="00766C65"/>
    <w:rsid w:val="00770D1F"/>
    <w:rsid w:val="00770F33"/>
    <w:rsid w:val="00775A1B"/>
    <w:rsid w:val="00775C0C"/>
    <w:rsid w:val="00776C69"/>
    <w:rsid w:val="007838DC"/>
    <w:rsid w:val="007868B0"/>
    <w:rsid w:val="00790509"/>
    <w:rsid w:val="00790911"/>
    <w:rsid w:val="00796119"/>
    <w:rsid w:val="007A2045"/>
    <w:rsid w:val="007A46AE"/>
    <w:rsid w:val="007B1050"/>
    <w:rsid w:val="007B3AB8"/>
    <w:rsid w:val="007B5C1D"/>
    <w:rsid w:val="007C6A58"/>
    <w:rsid w:val="007D39FD"/>
    <w:rsid w:val="007E02AD"/>
    <w:rsid w:val="007E3F69"/>
    <w:rsid w:val="007E554D"/>
    <w:rsid w:val="007E6714"/>
    <w:rsid w:val="007F1AC4"/>
    <w:rsid w:val="007F2A84"/>
    <w:rsid w:val="007F75CA"/>
    <w:rsid w:val="0080197E"/>
    <w:rsid w:val="00804F23"/>
    <w:rsid w:val="0080555F"/>
    <w:rsid w:val="008068CE"/>
    <w:rsid w:val="00810024"/>
    <w:rsid w:val="0081105D"/>
    <w:rsid w:val="00820C13"/>
    <w:rsid w:val="008224DB"/>
    <w:rsid w:val="008252F0"/>
    <w:rsid w:val="00832802"/>
    <w:rsid w:val="00833E7C"/>
    <w:rsid w:val="00840A48"/>
    <w:rsid w:val="008474F2"/>
    <w:rsid w:val="00851170"/>
    <w:rsid w:val="00861FD9"/>
    <w:rsid w:val="00863A26"/>
    <w:rsid w:val="00866262"/>
    <w:rsid w:val="00870972"/>
    <w:rsid w:val="00875790"/>
    <w:rsid w:val="00876EFD"/>
    <w:rsid w:val="00877B35"/>
    <w:rsid w:val="00877E50"/>
    <w:rsid w:val="00881A74"/>
    <w:rsid w:val="008909A4"/>
    <w:rsid w:val="00893AC9"/>
    <w:rsid w:val="008975B0"/>
    <w:rsid w:val="008A065F"/>
    <w:rsid w:val="008A0BA0"/>
    <w:rsid w:val="008A0EB2"/>
    <w:rsid w:val="008A6FE4"/>
    <w:rsid w:val="008B4774"/>
    <w:rsid w:val="008B5E02"/>
    <w:rsid w:val="008C0D68"/>
    <w:rsid w:val="008C33AB"/>
    <w:rsid w:val="008C5CE2"/>
    <w:rsid w:val="008C72B7"/>
    <w:rsid w:val="008D13BD"/>
    <w:rsid w:val="008D1579"/>
    <w:rsid w:val="008D6593"/>
    <w:rsid w:val="008D76E4"/>
    <w:rsid w:val="008F1E6B"/>
    <w:rsid w:val="008F479B"/>
    <w:rsid w:val="008F7625"/>
    <w:rsid w:val="00902ECD"/>
    <w:rsid w:val="00903D56"/>
    <w:rsid w:val="00912752"/>
    <w:rsid w:val="00922964"/>
    <w:rsid w:val="0092642F"/>
    <w:rsid w:val="00934101"/>
    <w:rsid w:val="00935CD4"/>
    <w:rsid w:val="009436BD"/>
    <w:rsid w:val="009579A2"/>
    <w:rsid w:val="009747F8"/>
    <w:rsid w:val="0097551A"/>
    <w:rsid w:val="009768E6"/>
    <w:rsid w:val="00977B11"/>
    <w:rsid w:val="00980AFC"/>
    <w:rsid w:val="00981C02"/>
    <w:rsid w:val="00981D3C"/>
    <w:rsid w:val="00986132"/>
    <w:rsid w:val="00992502"/>
    <w:rsid w:val="00993F1D"/>
    <w:rsid w:val="00997DCD"/>
    <w:rsid w:val="009A2ABD"/>
    <w:rsid w:val="009A6FC5"/>
    <w:rsid w:val="009B207E"/>
    <w:rsid w:val="009B32F8"/>
    <w:rsid w:val="009C0A2D"/>
    <w:rsid w:val="009C3CCE"/>
    <w:rsid w:val="009C4178"/>
    <w:rsid w:val="009C4BE4"/>
    <w:rsid w:val="009C4DEE"/>
    <w:rsid w:val="009C5C76"/>
    <w:rsid w:val="009C6F58"/>
    <w:rsid w:val="009D0F6E"/>
    <w:rsid w:val="009D50D4"/>
    <w:rsid w:val="009D512F"/>
    <w:rsid w:val="009D6698"/>
    <w:rsid w:val="009E1F05"/>
    <w:rsid w:val="009E2101"/>
    <w:rsid w:val="009E53A8"/>
    <w:rsid w:val="009E594E"/>
    <w:rsid w:val="009E6096"/>
    <w:rsid w:val="009E6B3F"/>
    <w:rsid w:val="009E7EB4"/>
    <w:rsid w:val="009F376D"/>
    <w:rsid w:val="009F6372"/>
    <w:rsid w:val="00A00D0C"/>
    <w:rsid w:val="00A0463C"/>
    <w:rsid w:val="00A0655B"/>
    <w:rsid w:val="00A06B1F"/>
    <w:rsid w:val="00A11F34"/>
    <w:rsid w:val="00A21A8C"/>
    <w:rsid w:val="00A23684"/>
    <w:rsid w:val="00A23797"/>
    <w:rsid w:val="00A25459"/>
    <w:rsid w:val="00A26FAA"/>
    <w:rsid w:val="00A27BBB"/>
    <w:rsid w:val="00A30233"/>
    <w:rsid w:val="00A3081A"/>
    <w:rsid w:val="00A349F1"/>
    <w:rsid w:val="00A46B01"/>
    <w:rsid w:val="00A55D00"/>
    <w:rsid w:val="00A614BF"/>
    <w:rsid w:val="00A63472"/>
    <w:rsid w:val="00A66255"/>
    <w:rsid w:val="00A74511"/>
    <w:rsid w:val="00A753E8"/>
    <w:rsid w:val="00A814C8"/>
    <w:rsid w:val="00A81E3D"/>
    <w:rsid w:val="00A844CE"/>
    <w:rsid w:val="00A87598"/>
    <w:rsid w:val="00A92CB9"/>
    <w:rsid w:val="00AA1CC4"/>
    <w:rsid w:val="00AA2DD6"/>
    <w:rsid w:val="00AA68BE"/>
    <w:rsid w:val="00AA6FC7"/>
    <w:rsid w:val="00AB4873"/>
    <w:rsid w:val="00AC24F9"/>
    <w:rsid w:val="00AC712C"/>
    <w:rsid w:val="00AC7143"/>
    <w:rsid w:val="00AD2C88"/>
    <w:rsid w:val="00AD3733"/>
    <w:rsid w:val="00AD47C8"/>
    <w:rsid w:val="00AD5A22"/>
    <w:rsid w:val="00AD5CF7"/>
    <w:rsid w:val="00AD6B47"/>
    <w:rsid w:val="00AE120D"/>
    <w:rsid w:val="00AE2DD0"/>
    <w:rsid w:val="00AE447C"/>
    <w:rsid w:val="00AE5578"/>
    <w:rsid w:val="00AF4B90"/>
    <w:rsid w:val="00AF61FB"/>
    <w:rsid w:val="00B06B4B"/>
    <w:rsid w:val="00B10E9F"/>
    <w:rsid w:val="00B210CD"/>
    <w:rsid w:val="00B217B8"/>
    <w:rsid w:val="00B23105"/>
    <w:rsid w:val="00B30EF9"/>
    <w:rsid w:val="00B33DD3"/>
    <w:rsid w:val="00B34959"/>
    <w:rsid w:val="00B35F58"/>
    <w:rsid w:val="00B36FD3"/>
    <w:rsid w:val="00B405A3"/>
    <w:rsid w:val="00B5265F"/>
    <w:rsid w:val="00B55A52"/>
    <w:rsid w:val="00B57E0F"/>
    <w:rsid w:val="00B61A71"/>
    <w:rsid w:val="00B67EB4"/>
    <w:rsid w:val="00B71CFA"/>
    <w:rsid w:val="00B72EEE"/>
    <w:rsid w:val="00B73EE5"/>
    <w:rsid w:val="00B75CEF"/>
    <w:rsid w:val="00B7721D"/>
    <w:rsid w:val="00B8293E"/>
    <w:rsid w:val="00B83E54"/>
    <w:rsid w:val="00BA1565"/>
    <w:rsid w:val="00BA18C3"/>
    <w:rsid w:val="00BB1A6F"/>
    <w:rsid w:val="00BB3F3E"/>
    <w:rsid w:val="00BB6253"/>
    <w:rsid w:val="00BC123C"/>
    <w:rsid w:val="00BC44DF"/>
    <w:rsid w:val="00BC58F1"/>
    <w:rsid w:val="00BD1F36"/>
    <w:rsid w:val="00BD34B9"/>
    <w:rsid w:val="00BD3C47"/>
    <w:rsid w:val="00BE1B39"/>
    <w:rsid w:val="00BE2B2F"/>
    <w:rsid w:val="00BE54A8"/>
    <w:rsid w:val="00BF134D"/>
    <w:rsid w:val="00BF4538"/>
    <w:rsid w:val="00BF791A"/>
    <w:rsid w:val="00C01573"/>
    <w:rsid w:val="00C06926"/>
    <w:rsid w:val="00C06BEA"/>
    <w:rsid w:val="00C076A8"/>
    <w:rsid w:val="00C109BC"/>
    <w:rsid w:val="00C10DC3"/>
    <w:rsid w:val="00C15545"/>
    <w:rsid w:val="00C2157D"/>
    <w:rsid w:val="00C25C31"/>
    <w:rsid w:val="00C31BE9"/>
    <w:rsid w:val="00C33777"/>
    <w:rsid w:val="00C36E68"/>
    <w:rsid w:val="00C379C9"/>
    <w:rsid w:val="00C42806"/>
    <w:rsid w:val="00C44D39"/>
    <w:rsid w:val="00C45509"/>
    <w:rsid w:val="00C50B50"/>
    <w:rsid w:val="00C53D02"/>
    <w:rsid w:val="00C55034"/>
    <w:rsid w:val="00C55F94"/>
    <w:rsid w:val="00C618F0"/>
    <w:rsid w:val="00C7080A"/>
    <w:rsid w:val="00C7096C"/>
    <w:rsid w:val="00C70AFC"/>
    <w:rsid w:val="00C70E11"/>
    <w:rsid w:val="00C713A2"/>
    <w:rsid w:val="00C72C65"/>
    <w:rsid w:val="00C76263"/>
    <w:rsid w:val="00C82208"/>
    <w:rsid w:val="00C82F72"/>
    <w:rsid w:val="00C87211"/>
    <w:rsid w:val="00C91C70"/>
    <w:rsid w:val="00C94949"/>
    <w:rsid w:val="00C960F8"/>
    <w:rsid w:val="00CA759E"/>
    <w:rsid w:val="00CB1396"/>
    <w:rsid w:val="00CB2BAB"/>
    <w:rsid w:val="00CB45A8"/>
    <w:rsid w:val="00CB6F9E"/>
    <w:rsid w:val="00CC3D17"/>
    <w:rsid w:val="00CC5438"/>
    <w:rsid w:val="00CD06BD"/>
    <w:rsid w:val="00CD3876"/>
    <w:rsid w:val="00CD447B"/>
    <w:rsid w:val="00CD65E0"/>
    <w:rsid w:val="00CE2FCD"/>
    <w:rsid w:val="00CE392E"/>
    <w:rsid w:val="00CE750E"/>
    <w:rsid w:val="00CF31DE"/>
    <w:rsid w:val="00CF7AF7"/>
    <w:rsid w:val="00D02CDE"/>
    <w:rsid w:val="00D06B59"/>
    <w:rsid w:val="00D07E59"/>
    <w:rsid w:val="00D14EB1"/>
    <w:rsid w:val="00D16CA1"/>
    <w:rsid w:val="00D2072E"/>
    <w:rsid w:val="00D214B1"/>
    <w:rsid w:val="00D233C7"/>
    <w:rsid w:val="00D237DC"/>
    <w:rsid w:val="00D2790F"/>
    <w:rsid w:val="00D32265"/>
    <w:rsid w:val="00D33918"/>
    <w:rsid w:val="00D45AFE"/>
    <w:rsid w:val="00D507D5"/>
    <w:rsid w:val="00D5430F"/>
    <w:rsid w:val="00D564F1"/>
    <w:rsid w:val="00D627F3"/>
    <w:rsid w:val="00D63DB5"/>
    <w:rsid w:val="00D64A2A"/>
    <w:rsid w:val="00D66B3F"/>
    <w:rsid w:val="00D704F0"/>
    <w:rsid w:val="00D71E3D"/>
    <w:rsid w:val="00D73115"/>
    <w:rsid w:val="00D8365B"/>
    <w:rsid w:val="00D85A8E"/>
    <w:rsid w:val="00D90CF2"/>
    <w:rsid w:val="00DA5509"/>
    <w:rsid w:val="00DB23E5"/>
    <w:rsid w:val="00DB48F6"/>
    <w:rsid w:val="00DC5ECD"/>
    <w:rsid w:val="00DC7EEB"/>
    <w:rsid w:val="00DD024E"/>
    <w:rsid w:val="00DD0EEE"/>
    <w:rsid w:val="00DD5C1F"/>
    <w:rsid w:val="00DD6483"/>
    <w:rsid w:val="00DD758E"/>
    <w:rsid w:val="00DD7D6D"/>
    <w:rsid w:val="00DE1B53"/>
    <w:rsid w:val="00DE3584"/>
    <w:rsid w:val="00DE50DD"/>
    <w:rsid w:val="00DF0F93"/>
    <w:rsid w:val="00DF118B"/>
    <w:rsid w:val="00DF28DE"/>
    <w:rsid w:val="00E0249F"/>
    <w:rsid w:val="00E05DBB"/>
    <w:rsid w:val="00E061C6"/>
    <w:rsid w:val="00E06755"/>
    <w:rsid w:val="00E06E06"/>
    <w:rsid w:val="00E07978"/>
    <w:rsid w:val="00E10670"/>
    <w:rsid w:val="00E11F92"/>
    <w:rsid w:val="00E12BC6"/>
    <w:rsid w:val="00E14F37"/>
    <w:rsid w:val="00E15B12"/>
    <w:rsid w:val="00E160F1"/>
    <w:rsid w:val="00E179F4"/>
    <w:rsid w:val="00E21B52"/>
    <w:rsid w:val="00E231D8"/>
    <w:rsid w:val="00E271E1"/>
    <w:rsid w:val="00E3022D"/>
    <w:rsid w:val="00E327BC"/>
    <w:rsid w:val="00E3505E"/>
    <w:rsid w:val="00E40092"/>
    <w:rsid w:val="00E51448"/>
    <w:rsid w:val="00E56F4F"/>
    <w:rsid w:val="00E611B5"/>
    <w:rsid w:val="00E618E4"/>
    <w:rsid w:val="00E66CFD"/>
    <w:rsid w:val="00E721EC"/>
    <w:rsid w:val="00E7311B"/>
    <w:rsid w:val="00E7547E"/>
    <w:rsid w:val="00E7789A"/>
    <w:rsid w:val="00E81807"/>
    <w:rsid w:val="00E83EE3"/>
    <w:rsid w:val="00E86C30"/>
    <w:rsid w:val="00E87650"/>
    <w:rsid w:val="00E90791"/>
    <w:rsid w:val="00E90C30"/>
    <w:rsid w:val="00E93E30"/>
    <w:rsid w:val="00E95AD8"/>
    <w:rsid w:val="00EA75F0"/>
    <w:rsid w:val="00EB04D6"/>
    <w:rsid w:val="00EB7CAE"/>
    <w:rsid w:val="00EC301D"/>
    <w:rsid w:val="00EC4CB4"/>
    <w:rsid w:val="00ED0429"/>
    <w:rsid w:val="00ED2065"/>
    <w:rsid w:val="00ED3C5B"/>
    <w:rsid w:val="00ED4D34"/>
    <w:rsid w:val="00ED50EC"/>
    <w:rsid w:val="00ED77A7"/>
    <w:rsid w:val="00EE10FD"/>
    <w:rsid w:val="00EE3D6F"/>
    <w:rsid w:val="00EF2EA9"/>
    <w:rsid w:val="00EF5BBC"/>
    <w:rsid w:val="00EF7A9D"/>
    <w:rsid w:val="00F034B7"/>
    <w:rsid w:val="00F16F74"/>
    <w:rsid w:val="00F21885"/>
    <w:rsid w:val="00F22FC9"/>
    <w:rsid w:val="00F245BA"/>
    <w:rsid w:val="00F2501F"/>
    <w:rsid w:val="00F27895"/>
    <w:rsid w:val="00F32558"/>
    <w:rsid w:val="00F33CB1"/>
    <w:rsid w:val="00F35A75"/>
    <w:rsid w:val="00F36D57"/>
    <w:rsid w:val="00F420E5"/>
    <w:rsid w:val="00F46942"/>
    <w:rsid w:val="00F5150F"/>
    <w:rsid w:val="00F51D1A"/>
    <w:rsid w:val="00F52FC3"/>
    <w:rsid w:val="00F55AC2"/>
    <w:rsid w:val="00F56E4D"/>
    <w:rsid w:val="00F6157B"/>
    <w:rsid w:val="00F65C85"/>
    <w:rsid w:val="00F67581"/>
    <w:rsid w:val="00F722F4"/>
    <w:rsid w:val="00F73DA3"/>
    <w:rsid w:val="00F83B7F"/>
    <w:rsid w:val="00F84EC1"/>
    <w:rsid w:val="00F858EE"/>
    <w:rsid w:val="00F95E9E"/>
    <w:rsid w:val="00F9774E"/>
    <w:rsid w:val="00F97CB4"/>
    <w:rsid w:val="00F97E1F"/>
    <w:rsid w:val="00FA282F"/>
    <w:rsid w:val="00FA3CFC"/>
    <w:rsid w:val="00FA3D9B"/>
    <w:rsid w:val="00FA4145"/>
    <w:rsid w:val="00FB00FA"/>
    <w:rsid w:val="00FB0E88"/>
    <w:rsid w:val="00FB1187"/>
    <w:rsid w:val="00FC1C13"/>
    <w:rsid w:val="00FC1DB5"/>
    <w:rsid w:val="00FC3ED3"/>
    <w:rsid w:val="00FD082C"/>
    <w:rsid w:val="00FD0AD6"/>
    <w:rsid w:val="00FD0F01"/>
    <w:rsid w:val="00FD246B"/>
    <w:rsid w:val="00FD65E6"/>
    <w:rsid w:val="00FE1DAA"/>
    <w:rsid w:val="00FE28F8"/>
    <w:rsid w:val="00FE3B6B"/>
    <w:rsid w:val="00FE47CA"/>
    <w:rsid w:val="00FE770C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21F76-1815-4A27-A13C-9E5052850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4</TotalTime>
  <Pages>1</Pages>
  <Words>114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15</cp:revision>
  <cp:lastPrinted>2021-05-11T14:01:00Z</cp:lastPrinted>
  <dcterms:created xsi:type="dcterms:W3CDTF">2021-05-31T12:53:00Z</dcterms:created>
  <dcterms:modified xsi:type="dcterms:W3CDTF">2021-06-01T15:42:00Z</dcterms:modified>
</cp:coreProperties>
</file>